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253EB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C1A3FC7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260D943B" w14:textId="77777777" w:rsidR="001B27C6" w:rsidRDefault="001B27C6" w:rsidP="001B27C6">
      <w:pPr>
        <w:pStyle w:val="NoSpacing"/>
        <w:rPr>
          <w:rFonts w:cs="Times New Roman"/>
          <w:szCs w:val="24"/>
        </w:rPr>
      </w:pPr>
    </w:p>
    <w:p w14:paraId="71FC543A" w14:textId="77777777" w:rsidR="001B27C6" w:rsidRDefault="001B27C6" w:rsidP="001B27C6">
      <w:pPr>
        <w:pStyle w:val="NoSpacing"/>
        <w:rPr>
          <w:rFonts w:cs="Times New Roman"/>
          <w:szCs w:val="24"/>
        </w:rPr>
      </w:pPr>
    </w:p>
    <w:p w14:paraId="78382922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Aug.1467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Brayse</w:t>
      </w:r>
      <w:proofErr w:type="spellEnd"/>
      <w:r>
        <w:rPr>
          <w:rFonts w:cs="Times New Roman"/>
          <w:szCs w:val="24"/>
        </w:rPr>
        <w:t xml:space="preserve"> of Great Oakley, </w:t>
      </w:r>
    </w:p>
    <w:p w14:paraId="1D8EE521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(q.v.),</w:t>
      </w:r>
      <w:proofErr w:type="gramEnd"/>
      <w:r>
        <w:rPr>
          <w:rFonts w:cs="Times New Roman"/>
          <w:szCs w:val="24"/>
        </w:rPr>
        <w:t xml:space="preserve"> gifted his goods and chattels.</w:t>
      </w:r>
    </w:p>
    <w:p w14:paraId="0DF8EC7F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p.435)</w:t>
      </w:r>
    </w:p>
    <w:p w14:paraId="21957EE2" w14:textId="77777777" w:rsidR="001B27C6" w:rsidRDefault="001B27C6" w:rsidP="001B27C6">
      <w:pPr>
        <w:pStyle w:val="NoSpacing"/>
        <w:rPr>
          <w:rFonts w:cs="Times New Roman"/>
          <w:szCs w:val="24"/>
        </w:rPr>
      </w:pPr>
    </w:p>
    <w:p w14:paraId="7F316729" w14:textId="77777777" w:rsidR="001B27C6" w:rsidRDefault="001B27C6" w:rsidP="001B27C6">
      <w:pPr>
        <w:pStyle w:val="NoSpacing"/>
        <w:rPr>
          <w:rFonts w:cs="Times New Roman"/>
          <w:szCs w:val="24"/>
        </w:rPr>
      </w:pPr>
    </w:p>
    <w:p w14:paraId="254F7F8A" w14:textId="77777777" w:rsidR="001B27C6" w:rsidRDefault="001B27C6" w:rsidP="001B2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6B2CAB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1E85" w14:textId="77777777" w:rsidR="001B27C6" w:rsidRDefault="001B27C6" w:rsidP="009139A6">
      <w:r>
        <w:separator/>
      </w:r>
    </w:p>
  </w:endnote>
  <w:endnote w:type="continuationSeparator" w:id="0">
    <w:p w14:paraId="07DCD680" w14:textId="77777777" w:rsidR="001B27C6" w:rsidRDefault="001B27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A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90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F9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1B0D" w14:textId="77777777" w:rsidR="001B27C6" w:rsidRDefault="001B27C6" w:rsidP="009139A6">
      <w:r>
        <w:separator/>
      </w:r>
    </w:p>
  </w:footnote>
  <w:footnote w:type="continuationSeparator" w:id="0">
    <w:p w14:paraId="66E2F961" w14:textId="77777777" w:rsidR="001B27C6" w:rsidRDefault="001B27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74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B0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E4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C6"/>
    <w:rsid w:val="000666E0"/>
    <w:rsid w:val="001B27C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30EFD"/>
  <w15:chartTrackingRefBased/>
  <w15:docId w15:val="{9B08E461-4A29-40DC-A0B9-4E36E7E6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2023-04-16T19:46:00Z</dcterms:created>
  <dcterms:modified xsi:type="dcterms:W3CDTF">2023-04-16T19:46:00Z</dcterms:modified>
</cp:coreProperties>
</file>